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46327D">
        <w:rPr>
          <w:rFonts w:ascii="Arial" w:hAnsi="Arial" w:cs="Arial"/>
          <w:b/>
          <w:caps/>
          <w:sz w:val="28"/>
          <w:szCs w:val="28"/>
        </w:rPr>
        <w:t>1</w:t>
      </w:r>
      <w:r w:rsidR="0083490B">
        <w:rPr>
          <w:rFonts w:ascii="Arial" w:hAnsi="Arial" w:cs="Arial"/>
          <w:b/>
          <w:caps/>
          <w:sz w:val="28"/>
          <w:szCs w:val="28"/>
        </w:rPr>
        <w:t>84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83490B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83490B">
              <w:rPr>
                <w:rFonts w:ascii="Arial" w:hAnsi="Arial" w:cs="Arial"/>
                <w:sz w:val="20"/>
                <w:szCs w:val="20"/>
              </w:rPr>
              <w:t>o calçamento de viela existente na Rua Dra</w:t>
            </w:r>
            <w:proofErr w:type="gramStart"/>
            <w:r w:rsidR="0083490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End"/>
            <w:r w:rsidR="0083490B">
              <w:rPr>
                <w:rFonts w:ascii="Arial" w:hAnsi="Arial" w:cs="Arial"/>
                <w:sz w:val="20"/>
                <w:szCs w:val="20"/>
              </w:rPr>
              <w:t>Thalita Monique Toledo Soares de Morais, no Bairro Bandeira Branca II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</w:t>
      </w:r>
      <w:r w:rsidR="009F3B64">
        <w:rPr>
          <w:rFonts w:ascii="Arial" w:hAnsi="Arial" w:cs="Arial"/>
        </w:rPr>
        <w:t>visando</w:t>
      </w:r>
      <w:r w:rsidR="007B757A">
        <w:rPr>
          <w:rFonts w:ascii="Arial" w:hAnsi="Arial" w:cs="Arial"/>
        </w:rPr>
        <w:t xml:space="preserve"> ao </w:t>
      </w:r>
      <w:r w:rsidR="007B757A" w:rsidRPr="007B757A">
        <w:rPr>
          <w:rFonts w:ascii="Arial" w:hAnsi="Arial" w:cs="Arial"/>
        </w:rPr>
        <w:t>calçamento de viela existente na Rua Dra. Thalita Monique Toledo Soares de Morais, no Bairro Bandeira Branca II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5C3B73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643" w:rsidRDefault="00074643">
      <w:r>
        <w:separator/>
      </w:r>
    </w:p>
  </w:endnote>
  <w:endnote w:type="continuationSeparator" w:id="0">
    <w:p w:rsidR="00074643" w:rsidRDefault="0007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643" w:rsidRDefault="00074643">
      <w:r>
        <w:separator/>
      </w:r>
    </w:p>
  </w:footnote>
  <w:footnote w:type="continuationSeparator" w:id="0">
    <w:p w:rsidR="00074643" w:rsidRDefault="00074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4643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556C"/>
    <w:rsid w:val="00495D90"/>
    <w:rsid w:val="004964B5"/>
    <w:rsid w:val="004969FC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3B73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B757A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36E3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90B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6214F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6897"/>
    <w:rsid w:val="00FC6A4D"/>
    <w:rsid w:val="00FC713B"/>
    <w:rsid w:val="00FD0487"/>
    <w:rsid w:val="00FD0809"/>
    <w:rsid w:val="00FD0AD6"/>
    <w:rsid w:val="00FD3EFC"/>
    <w:rsid w:val="00FD691D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00CA-CC1F-45E0-9D38-BE2B61A8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89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2020-11-30T12:53:00Z</dcterms:created>
  <dcterms:modified xsi:type="dcterms:W3CDTF">2020-11-30T12:55:00Z</dcterms:modified>
</cp:coreProperties>
</file>